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8DDBF" w14:textId="329E1891" w:rsidR="00584CBC" w:rsidRPr="007528FB" w:rsidRDefault="005764F4" w:rsidP="00421F00">
      <w:pPr>
        <w:tabs>
          <w:tab w:val="left" w:pos="6630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noProof/>
          <w:sz w:val="22"/>
          <w:szCs w:val="22"/>
          <w:lang w:val="es-SV" w:eastAsia="es-SV"/>
        </w:rPr>
        <w:drawing>
          <wp:anchor distT="0" distB="0" distL="114300" distR="114300" simplePos="0" relativeHeight="251666433" behindDoc="0" locked="0" layoutInCell="1" allowOverlap="1" wp14:anchorId="7621355C" wp14:editId="1144225E">
            <wp:simplePos x="0" y="0"/>
            <wp:positionH relativeFrom="margin">
              <wp:posOffset>2562225</wp:posOffset>
            </wp:positionH>
            <wp:positionV relativeFrom="paragraph">
              <wp:posOffset>0</wp:posOffset>
            </wp:positionV>
            <wp:extent cx="957580" cy="1190625"/>
            <wp:effectExtent l="0" t="0" r="0" b="952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UY GRANDE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58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1762C4" w14:textId="77777777" w:rsidR="00805398" w:rsidRPr="007528FB" w:rsidRDefault="00805398" w:rsidP="00421F00">
      <w:pPr>
        <w:tabs>
          <w:tab w:val="left" w:pos="6630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3AF54460" w14:textId="77777777" w:rsidR="005764F4" w:rsidRPr="007528FB" w:rsidRDefault="005764F4" w:rsidP="00421F00">
      <w:pPr>
        <w:tabs>
          <w:tab w:val="left" w:pos="6630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6E4CEB77" w14:textId="77777777" w:rsidR="005764F4" w:rsidRPr="007528FB" w:rsidRDefault="005764F4" w:rsidP="00421F00">
      <w:pPr>
        <w:tabs>
          <w:tab w:val="left" w:pos="6630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6A3D2858" w14:textId="0D6CFB89" w:rsidR="005764F4" w:rsidRPr="007528FB" w:rsidRDefault="005764F4" w:rsidP="005764F4">
      <w:pPr>
        <w:spacing w:line="360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7528FB">
        <w:rPr>
          <w:rStyle w:val="fontstyle01"/>
          <w:rFonts w:ascii="Arial" w:hAnsi="Arial" w:cs="Arial"/>
          <w:sz w:val="22"/>
          <w:szCs w:val="22"/>
        </w:rPr>
        <w:t>En respuesta a la Solicitud de Acceso a la Pública Referencia UAIP.14-2021, se detalla lo siguiente según los numerales de la solicitud:</w:t>
      </w:r>
    </w:p>
    <w:p w14:paraId="6C753192" w14:textId="20D15713" w:rsidR="00805398" w:rsidRPr="007528FB" w:rsidRDefault="00805398" w:rsidP="005764F4">
      <w:pPr>
        <w:pStyle w:val="Prrafodelista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2. ¿Cuáles son los objetivos con la atención que brindan?</w:t>
      </w:r>
    </w:p>
    <w:p w14:paraId="5FF3B6B8" w14:textId="14FBBAE4" w:rsidR="00805398" w:rsidRPr="007528FB" w:rsidRDefault="00805398" w:rsidP="005764F4">
      <w:pPr>
        <w:pStyle w:val="Prrafodelista"/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 xml:space="preserve">OBJETIVO GENERAL: </w:t>
      </w:r>
    </w:p>
    <w:p w14:paraId="23B5A762" w14:textId="415EB31D" w:rsidR="00805398" w:rsidRPr="007528FB" w:rsidRDefault="00805398" w:rsidP="005764F4">
      <w:pPr>
        <w:pStyle w:val="Prrafodelista"/>
        <w:shd w:val="clear" w:color="auto" w:fill="FFFFFF" w:themeFill="background1"/>
        <w:spacing w:before="100" w:beforeAutospacing="1" w:after="100" w:afterAutospacing="1" w:line="360" w:lineRule="auto"/>
        <w:ind w:left="723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Ejecutar todas las actividades y programas municipales relacionados con la Recreación, Cultura y el Deporte en sus diferentes modalidades; garantizando la optimización del recurso humano y económico destinado para dicho fin.</w:t>
      </w:r>
    </w:p>
    <w:p w14:paraId="4E323E7E" w14:textId="4576182B" w:rsidR="00805398" w:rsidRPr="007528FB" w:rsidRDefault="00805398" w:rsidP="005764F4">
      <w:pPr>
        <w:pStyle w:val="Prrafodelista"/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OBJETIVOS ESPECÍFICOS:</w:t>
      </w:r>
    </w:p>
    <w:p w14:paraId="6B0D710D" w14:textId="2ACB1FCC" w:rsidR="00805398" w:rsidRPr="007528FB" w:rsidRDefault="00805398" w:rsidP="005764F4">
      <w:pPr>
        <w:pStyle w:val="Prrafodelista"/>
        <w:numPr>
          <w:ilvl w:val="0"/>
          <w:numId w:val="3"/>
        </w:num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Contribuir al fortalecimiento del deporte en sus diferentes ramas deportivas a nivel municipal</w:t>
      </w:r>
      <w:r w:rsidR="005764F4" w:rsidRPr="007528FB">
        <w:rPr>
          <w:rFonts w:ascii="Arial" w:hAnsi="Arial" w:cs="Arial"/>
          <w:sz w:val="22"/>
          <w:szCs w:val="22"/>
        </w:rPr>
        <w:t>.</w:t>
      </w:r>
    </w:p>
    <w:p w14:paraId="6B7D32C8" w14:textId="1986B1DB" w:rsidR="00805398" w:rsidRPr="007528FB" w:rsidRDefault="00805398" w:rsidP="005764F4">
      <w:pPr>
        <w:pStyle w:val="Prrafodelista"/>
        <w:numPr>
          <w:ilvl w:val="0"/>
          <w:numId w:val="3"/>
        </w:num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Apoyar las diferentes acciones que se realizan en la prevención de la violencia especialmente en niños/as y jóvenes del municipio de Zacatecoluca.</w:t>
      </w:r>
    </w:p>
    <w:p w14:paraId="71989E0E" w14:textId="05CFC2FF" w:rsidR="00805398" w:rsidRPr="007528FB" w:rsidRDefault="00805398" w:rsidP="005764F4">
      <w:pPr>
        <w:pStyle w:val="Prrafodelista"/>
        <w:numPr>
          <w:ilvl w:val="0"/>
          <w:numId w:val="3"/>
        </w:num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Rescatar la cultura, valores históricos de nuestra ciudad viroleña.</w:t>
      </w:r>
    </w:p>
    <w:p w14:paraId="6993B05B" w14:textId="77777777" w:rsidR="00805398" w:rsidRPr="007528FB" w:rsidRDefault="00805398" w:rsidP="00805398">
      <w:pPr>
        <w:pStyle w:val="Prrafodelista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23B09B0" w14:textId="0CB357B4" w:rsidR="00805398" w:rsidRPr="007528FB" w:rsidRDefault="00805398" w:rsidP="00805398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¿Qué servicios brindan?</w:t>
      </w:r>
    </w:p>
    <w:p w14:paraId="57385B92" w14:textId="77777777" w:rsidR="00B02A95" w:rsidRPr="007528FB" w:rsidRDefault="00B02A95" w:rsidP="00B02A95">
      <w:pPr>
        <w:pStyle w:val="Prrafodelista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2B26E140" w14:textId="518D26CA" w:rsidR="00805398" w:rsidRPr="007528FB" w:rsidRDefault="002E0A06" w:rsidP="005764F4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 xml:space="preserve">Administración de Polideportivos Municipales </w:t>
      </w:r>
      <w:r w:rsidR="00B02A95" w:rsidRPr="007528FB">
        <w:rPr>
          <w:rFonts w:ascii="Arial" w:hAnsi="Arial" w:cs="Arial"/>
          <w:sz w:val="22"/>
          <w:szCs w:val="22"/>
        </w:rPr>
        <w:t xml:space="preserve">zona urbana </w:t>
      </w:r>
    </w:p>
    <w:p w14:paraId="3533721A" w14:textId="77777777" w:rsidR="00C67CAB" w:rsidRPr="007528FB" w:rsidRDefault="00B02A95" w:rsidP="005764F4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Prestamos de salón de usos múltiples para eventos varios como capacitaciones, talleres y eventos sociales a personas particulares</w:t>
      </w:r>
    </w:p>
    <w:p w14:paraId="4CBD4B5C" w14:textId="294B1235" w:rsidR="00C67CAB" w:rsidRPr="007528FB" w:rsidRDefault="00C67CAB" w:rsidP="005764F4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Escuela Municipal de patina</w:t>
      </w:r>
      <w:r w:rsidR="00DD092E" w:rsidRPr="007528FB">
        <w:rPr>
          <w:rFonts w:ascii="Arial" w:hAnsi="Arial" w:cs="Arial"/>
          <w:sz w:val="22"/>
          <w:szCs w:val="22"/>
        </w:rPr>
        <w:t>je</w:t>
      </w:r>
    </w:p>
    <w:p w14:paraId="498A061D" w14:textId="77777777" w:rsidR="00C67CAB" w:rsidRPr="007528FB" w:rsidRDefault="00C67CAB" w:rsidP="005764F4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 xml:space="preserve">Escuela Municipal de Dibujo y Pintura </w:t>
      </w:r>
    </w:p>
    <w:p w14:paraId="49B30CA2" w14:textId="225DD8CA" w:rsidR="002E0A06" w:rsidRPr="007528FB" w:rsidRDefault="00DD092E" w:rsidP="005764F4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 xml:space="preserve">Desarrollo de torneos deportivos en comunidades y Centros educativos del municipio por medio de solicitudes. </w:t>
      </w:r>
    </w:p>
    <w:p w14:paraId="0552864B" w14:textId="77777777" w:rsidR="00DD092E" w:rsidRPr="007528FB" w:rsidRDefault="00DD092E" w:rsidP="00DD092E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62A9DAED" w14:textId="7F550635" w:rsidR="00805398" w:rsidRPr="007528FB" w:rsidRDefault="00805398" w:rsidP="002E0A06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¿Cuáles son las actividades que desarrollan?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9351"/>
      </w:tblGrid>
      <w:tr w:rsidR="002E0A06" w:rsidRPr="0073796D" w14:paraId="17199ECA" w14:textId="77777777" w:rsidTr="005764F4">
        <w:trPr>
          <w:trHeight w:val="255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2509D20B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04CBBCE0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DONACIÓN DE IMPLEMENTOS Y UNIFORMES DEPORTIVOS A EQUIPOS DE COMUNIDADES URBANAS Y RURALES DEL MUNICIPIO.</w:t>
            </w:r>
          </w:p>
        </w:tc>
      </w:tr>
      <w:tr w:rsidR="002E0A06" w:rsidRPr="0073796D" w14:paraId="43F7A593" w14:textId="77777777" w:rsidTr="005764F4">
        <w:trPr>
          <w:trHeight w:val="324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4CED74D0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4CA729B3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MONITORES DEPORTIVOS A TIEMPO COMPLETO PARA EL FOMENTO DEL DEPORTE</w:t>
            </w:r>
          </w:p>
        </w:tc>
      </w:tr>
      <w:tr w:rsidR="002E0A06" w:rsidRPr="0073796D" w14:paraId="1958EA44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0E97C150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6EDFC36C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ESCUELA MUNICIPAL DE DIBUJO Y PINTURA " CAMILO MINERO"</w:t>
            </w:r>
          </w:p>
        </w:tc>
      </w:tr>
      <w:tr w:rsidR="002E0A06" w:rsidRPr="0073796D" w14:paraId="06727972" w14:textId="77777777" w:rsidTr="005764F4">
        <w:trPr>
          <w:trHeight w:val="732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031FF911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7CA2A3CA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TORNEOS MUNICIPALES DE FUTBOL  EN CATEGORIAS LIBRES  (COMUNIDADES,BARRIOS Y COLONIAS)</w:t>
            </w:r>
          </w:p>
        </w:tc>
      </w:tr>
      <w:tr w:rsidR="002E0A06" w:rsidRPr="0073796D" w14:paraId="534CAE99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70A9B499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5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39823589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TORNEOS MUNICIPALES DE BALONCESTO EN CATEGORIAS LIBRES (COMUNIDADES,BARRIOS Y COLONIAS)</w:t>
            </w:r>
          </w:p>
        </w:tc>
      </w:tr>
      <w:tr w:rsidR="002E0A06" w:rsidRPr="0073796D" w14:paraId="3BFC6917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3FD2F7A7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lastRenderedPageBreak/>
              <w:t>6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1B7393DE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 xml:space="preserve">APOYO A COMITÉS Y GRUPOS DE CICLISMO </w:t>
            </w:r>
          </w:p>
        </w:tc>
      </w:tr>
      <w:tr w:rsidR="002E0A06" w:rsidRPr="0073796D" w14:paraId="4A71C231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  <w:hideMark/>
          </w:tcPr>
          <w:p w14:paraId="5D586F18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7</w:t>
            </w:r>
          </w:p>
        </w:tc>
        <w:tc>
          <w:tcPr>
            <w:tcW w:w="9351" w:type="dxa"/>
            <w:shd w:val="clear" w:color="auto" w:fill="auto"/>
            <w:vAlign w:val="bottom"/>
            <w:hideMark/>
          </w:tcPr>
          <w:p w14:paraId="24AAE076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ESCUELA MUNICIPAL DE PATINAJE DE ZACATECOLUCA</w:t>
            </w:r>
          </w:p>
        </w:tc>
      </w:tr>
      <w:tr w:rsidR="002E0A06" w:rsidRPr="0073796D" w14:paraId="722A26E9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</w:tcPr>
          <w:p w14:paraId="0933BBE7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8</w:t>
            </w:r>
          </w:p>
        </w:tc>
        <w:tc>
          <w:tcPr>
            <w:tcW w:w="9351" w:type="dxa"/>
            <w:shd w:val="clear" w:color="auto" w:fill="auto"/>
            <w:vAlign w:val="bottom"/>
          </w:tcPr>
          <w:p w14:paraId="20BC4830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 xml:space="preserve">DESARROLLO DE FESTIVALES RECREATIVOS EN TODO EL MUNICIPIO </w:t>
            </w:r>
          </w:p>
        </w:tc>
      </w:tr>
      <w:tr w:rsidR="002E0A06" w:rsidRPr="0073796D" w14:paraId="0067E268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</w:tcPr>
          <w:p w14:paraId="5623B1CD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9</w:t>
            </w:r>
          </w:p>
        </w:tc>
        <w:tc>
          <w:tcPr>
            <w:tcW w:w="9351" w:type="dxa"/>
            <w:shd w:val="clear" w:color="auto" w:fill="auto"/>
            <w:vAlign w:val="bottom"/>
          </w:tcPr>
          <w:p w14:paraId="3268FABD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 xml:space="preserve">APOYO EN EVENTOS CULTURALES Y DE RECREACIÓN EN CENTROS EDUCATIVOS DEL MUNICIPIO </w:t>
            </w:r>
          </w:p>
        </w:tc>
      </w:tr>
      <w:tr w:rsidR="002E0A06" w:rsidRPr="0073796D" w14:paraId="05BFC674" w14:textId="77777777" w:rsidTr="005764F4">
        <w:trPr>
          <w:trHeight w:val="249"/>
          <w:jc w:val="center"/>
        </w:trPr>
        <w:tc>
          <w:tcPr>
            <w:tcW w:w="395" w:type="dxa"/>
            <w:shd w:val="clear" w:color="auto" w:fill="auto"/>
            <w:noWrap/>
            <w:vAlign w:val="bottom"/>
          </w:tcPr>
          <w:p w14:paraId="2C6556AC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10</w:t>
            </w:r>
          </w:p>
        </w:tc>
        <w:tc>
          <w:tcPr>
            <w:tcW w:w="9351" w:type="dxa"/>
            <w:shd w:val="clear" w:color="auto" w:fill="auto"/>
            <w:vAlign w:val="bottom"/>
          </w:tcPr>
          <w:p w14:paraId="46BAC260" w14:textId="77777777" w:rsidR="002E0A06" w:rsidRPr="0073796D" w:rsidRDefault="002E0A06" w:rsidP="00FE42FF">
            <w:pPr>
              <w:rPr>
                <w:rFonts w:ascii="Arial" w:hAnsi="Arial" w:cs="Arial"/>
                <w:sz w:val="20"/>
                <w:szCs w:val="22"/>
              </w:rPr>
            </w:pPr>
            <w:r w:rsidRPr="0073796D">
              <w:rPr>
                <w:rFonts w:ascii="Arial" w:hAnsi="Arial" w:cs="Arial"/>
                <w:sz w:val="20"/>
                <w:szCs w:val="22"/>
              </w:rPr>
              <w:t>APOYO Y COORDINACIÓN EN EVENTOS CON OTRAS INSTITUCIÓNES DE GOBIERNO RELACIONADAS A LAS ACTIVIDADES DE LA UNIDAD DE RECREACIÓN,CULTURA Y DEPORTES</w:t>
            </w:r>
          </w:p>
        </w:tc>
      </w:tr>
    </w:tbl>
    <w:p w14:paraId="200D79E8" w14:textId="77777777" w:rsidR="00DD092E" w:rsidRPr="007528FB" w:rsidRDefault="00DD092E" w:rsidP="002E0A06">
      <w:p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2940A2E5" w14:textId="21FA9AB2" w:rsidR="00805398" w:rsidRPr="007528FB" w:rsidRDefault="00805398" w:rsidP="00DD092E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Manual de procedimientos que utilizan para funcionar</w:t>
      </w:r>
    </w:p>
    <w:p w14:paraId="78340CAF" w14:textId="321B6F26" w:rsidR="00684DD2" w:rsidRPr="007528FB" w:rsidRDefault="0073507B" w:rsidP="005764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>No se cuenta con manuales propios para el funcionamiento de la unidad, las actividades que desarrollamos están basadas en el Plan Anual de Trabajo operativo.</w:t>
      </w:r>
      <w:r w:rsidR="005764F4" w:rsidRPr="007528FB">
        <w:rPr>
          <w:rFonts w:ascii="Arial" w:hAnsi="Arial" w:cs="Arial"/>
          <w:sz w:val="22"/>
          <w:szCs w:val="22"/>
        </w:rPr>
        <w:t xml:space="preserve"> </w:t>
      </w:r>
      <w:r w:rsidR="00684DD2" w:rsidRPr="007528FB">
        <w:rPr>
          <w:rFonts w:ascii="Arial" w:hAnsi="Arial" w:cs="Arial"/>
          <w:sz w:val="22"/>
          <w:szCs w:val="22"/>
        </w:rPr>
        <w:t>Para las demás actividades que se realizan nos basamos en los manuales de la municipalidad.</w:t>
      </w:r>
    </w:p>
    <w:p w14:paraId="2FB5FB24" w14:textId="07BC2D6F" w:rsidR="00805398" w:rsidRPr="007528FB" w:rsidRDefault="00805398" w:rsidP="00684DD2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Presupuesto del año 2020 y 2021</w:t>
      </w:r>
    </w:p>
    <w:p w14:paraId="5927C188" w14:textId="77777777" w:rsidR="006173FD" w:rsidRPr="007528FB" w:rsidRDefault="006173FD" w:rsidP="006173FD">
      <w:pPr>
        <w:pStyle w:val="Prrafodelista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042538F9" w14:textId="564A170F" w:rsidR="00684DD2" w:rsidRPr="007528FB" w:rsidRDefault="00684DD2" w:rsidP="005764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 xml:space="preserve">En este punto informo que se designó a otra persona ajena a la </w:t>
      </w:r>
      <w:r w:rsidR="005764F4" w:rsidRPr="007528FB">
        <w:rPr>
          <w:rFonts w:ascii="Arial" w:hAnsi="Arial" w:cs="Arial"/>
          <w:sz w:val="22"/>
          <w:szCs w:val="22"/>
        </w:rPr>
        <w:t xml:space="preserve">Unidad </w:t>
      </w:r>
      <w:r w:rsidRPr="007528FB">
        <w:rPr>
          <w:rFonts w:ascii="Arial" w:hAnsi="Arial" w:cs="Arial"/>
          <w:sz w:val="22"/>
          <w:szCs w:val="22"/>
        </w:rPr>
        <w:t>de Recreación, Cultura y Deportes para que creara el presupuesto 2020 y 2021 dicha p</w:t>
      </w:r>
      <w:r w:rsidR="00571ED2" w:rsidRPr="007528FB">
        <w:rPr>
          <w:rFonts w:ascii="Arial" w:hAnsi="Arial" w:cs="Arial"/>
          <w:sz w:val="22"/>
          <w:szCs w:val="22"/>
        </w:rPr>
        <w:t xml:space="preserve">ersona designada fue el </w:t>
      </w:r>
      <w:r w:rsidR="00772A6A">
        <w:rPr>
          <w:rFonts w:ascii="Arial" w:hAnsi="Arial" w:cs="Arial"/>
          <w:sz w:val="22"/>
          <w:szCs w:val="22"/>
        </w:rPr>
        <w:t>-------------------------------------------------------</w:t>
      </w:r>
      <w:r w:rsidRPr="007528FB">
        <w:rPr>
          <w:rFonts w:ascii="Arial" w:hAnsi="Arial" w:cs="Arial"/>
          <w:sz w:val="22"/>
          <w:szCs w:val="22"/>
        </w:rPr>
        <w:t xml:space="preserve"> </w:t>
      </w:r>
      <w:r w:rsidR="00344D8F" w:rsidRPr="007528FB">
        <w:rPr>
          <w:rFonts w:ascii="Arial" w:hAnsi="Arial" w:cs="Arial"/>
          <w:sz w:val="22"/>
          <w:szCs w:val="22"/>
        </w:rPr>
        <w:t>(Ejecutor del Programa).</w:t>
      </w:r>
    </w:p>
    <w:p w14:paraId="785248B5" w14:textId="77777777" w:rsidR="006173FD" w:rsidRPr="007528FB" w:rsidRDefault="006173FD" w:rsidP="00344D8F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37066A5" w14:textId="07B7F74E" w:rsidR="00805398" w:rsidRPr="007528FB" w:rsidRDefault="00805398" w:rsidP="005A1FCB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Ejecución presupuestaria a la fecha</w:t>
      </w:r>
    </w:p>
    <w:p w14:paraId="4B35C7F4" w14:textId="4F02958F" w:rsidR="00344D8F" w:rsidRPr="007528FB" w:rsidRDefault="00344D8F" w:rsidP="005764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sz w:val="22"/>
          <w:szCs w:val="22"/>
        </w:rPr>
        <w:t xml:space="preserve">En este punto informo que se designó a otra persona ajena a la </w:t>
      </w:r>
      <w:r w:rsidR="005764F4" w:rsidRPr="007528FB">
        <w:rPr>
          <w:rFonts w:ascii="Arial" w:hAnsi="Arial" w:cs="Arial"/>
          <w:sz w:val="22"/>
          <w:szCs w:val="22"/>
        </w:rPr>
        <w:t xml:space="preserve">Unidad </w:t>
      </w:r>
      <w:r w:rsidRPr="007528FB">
        <w:rPr>
          <w:rFonts w:ascii="Arial" w:hAnsi="Arial" w:cs="Arial"/>
          <w:sz w:val="22"/>
          <w:szCs w:val="22"/>
        </w:rPr>
        <w:t>de Recreación, Cultura y Deportes para que ejecutara el presupuesto actual, dicha persona designada es</w:t>
      </w:r>
      <w:r w:rsidR="005764F4" w:rsidRPr="007528FB">
        <w:rPr>
          <w:rFonts w:ascii="Arial" w:hAnsi="Arial" w:cs="Arial"/>
          <w:sz w:val="22"/>
          <w:szCs w:val="22"/>
        </w:rPr>
        <w:t xml:space="preserve"> el </w:t>
      </w:r>
      <w:r w:rsidR="00772A6A">
        <w:rPr>
          <w:rFonts w:ascii="Arial" w:hAnsi="Arial" w:cs="Arial"/>
          <w:sz w:val="22"/>
          <w:szCs w:val="22"/>
        </w:rPr>
        <w:t>-------------------------------------------</w:t>
      </w:r>
      <w:r w:rsidR="005764F4" w:rsidRPr="007528FB">
        <w:rPr>
          <w:rFonts w:ascii="Arial" w:hAnsi="Arial" w:cs="Arial"/>
          <w:sz w:val="22"/>
          <w:szCs w:val="22"/>
        </w:rPr>
        <w:t xml:space="preserve"> (Ejecutor del Programa).</w:t>
      </w:r>
    </w:p>
    <w:p w14:paraId="3A1ECE97" w14:textId="504A293D" w:rsidR="00805398" w:rsidRPr="007528FB" w:rsidRDefault="00344D8F" w:rsidP="005A1FCB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 xml:space="preserve">     </w:t>
      </w:r>
      <w:r w:rsidR="00805398" w:rsidRPr="007528FB">
        <w:rPr>
          <w:rFonts w:ascii="Arial" w:hAnsi="Arial" w:cs="Arial"/>
          <w:b/>
          <w:sz w:val="22"/>
          <w:szCs w:val="22"/>
        </w:rPr>
        <w:t>8. Carpeta de proyectos/actividades planificadas para 2021</w:t>
      </w:r>
    </w:p>
    <w:p w14:paraId="36B6C5DF" w14:textId="792C7868" w:rsidR="005764F4" w:rsidRPr="00DB09E5" w:rsidRDefault="00344D8F" w:rsidP="00DB09E5">
      <w:pPr>
        <w:tabs>
          <w:tab w:val="left" w:pos="2968"/>
          <w:tab w:val="left" w:pos="663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B09E5">
        <w:rPr>
          <w:rFonts w:ascii="Arial" w:hAnsi="Arial" w:cs="Arial"/>
          <w:sz w:val="22"/>
          <w:szCs w:val="22"/>
        </w:rPr>
        <w:t xml:space="preserve">En este punto informo que el responsable de crear la carpeta de proyecto y planificar las actividades para este periodo 2021 es el </w:t>
      </w:r>
      <w:r w:rsidR="00772A6A">
        <w:rPr>
          <w:rFonts w:ascii="Arial" w:hAnsi="Arial" w:cs="Arial"/>
          <w:sz w:val="22"/>
          <w:szCs w:val="22"/>
        </w:rPr>
        <w:t>--------------------------------------------------------</w:t>
      </w:r>
      <w:r w:rsidR="005764F4" w:rsidRPr="00DB09E5">
        <w:rPr>
          <w:rFonts w:ascii="Arial" w:hAnsi="Arial" w:cs="Arial"/>
          <w:sz w:val="22"/>
          <w:szCs w:val="22"/>
        </w:rPr>
        <w:t xml:space="preserve"> (Ejecutor del Programa).</w:t>
      </w:r>
    </w:p>
    <w:p w14:paraId="1CD1C059" w14:textId="6D41290A" w:rsidR="005764F4" w:rsidRDefault="005764F4" w:rsidP="005764F4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14:paraId="5B0EAE21" w14:textId="77777777" w:rsidR="00DB09E5" w:rsidRDefault="00DB09E5" w:rsidP="00DB09E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170B026" w14:textId="0D644744" w:rsidR="00DB09E5" w:rsidRDefault="00DB09E5" w:rsidP="00DB09E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 en la ciudad de Zacatecoluca a los 08 días de abril 2021.</w:t>
      </w:r>
    </w:p>
    <w:p w14:paraId="1B227859" w14:textId="78197018" w:rsidR="00DB09E5" w:rsidRPr="00D90B79" w:rsidRDefault="00DB09E5" w:rsidP="005764F4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14:paraId="1D78CEAB" w14:textId="1547A2FB" w:rsidR="005764F4" w:rsidRPr="007528FB" w:rsidRDefault="005764F4" w:rsidP="005764F4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14:paraId="3E9D28C6" w14:textId="77777777" w:rsidR="005764F4" w:rsidRPr="007528FB" w:rsidRDefault="005764F4" w:rsidP="005764F4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14:paraId="23339D5B" w14:textId="77777777" w:rsidR="0073796D" w:rsidRDefault="0073796D" w:rsidP="005764F4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E286B3A" w14:textId="77777777" w:rsidR="0073796D" w:rsidRDefault="0073796D" w:rsidP="005764F4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FA64844" w14:textId="77777777" w:rsidR="0073796D" w:rsidRDefault="0073796D" w:rsidP="005764F4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92F3B62" w14:textId="77777777" w:rsidR="0073796D" w:rsidRDefault="0073796D" w:rsidP="005764F4">
      <w:pPr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7B5E368" w14:textId="1B19B978" w:rsidR="00584CBC" w:rsidRPr="007528FB" w:rsidRDefault="005764F4" w:rsidP="007528FB">
      <w:pPr>
        <w:tabs>
          <w:tab w:val="left" w:pos="6630"/>
        </w:tabs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7528FB">
        <w:rPr>
          <w:rFonts w:ascii="Arial" w:hAnsi="Arial" w:cs="Arial"/>
          <w:b/>
          <w:sz w:val="22"/>
          <w:szCs w:val="22"/>
        </w:rPr>
        <w:t>Jefe Unidad de Recreación, Cultura y Deportes</w:t>
      </w:r>
    </w:p>
    <w:sectPr w:rsidR="00584CBC" w:rsidRPr="007528FB" w:rsidSect="0014185F">
      <w:headerReference w:type="default" r:id="rId12"/>
      <w:pgSz w:w="11906" w:h="16838" w:code="9"/>
      <w:pgMar w:top="810" w:right="1080" w:bottom="1440" w:left="1080" w:header="450" w:footer="7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B2E8D" w14:textId="77777777" w:rsidR="004C1144" w:rsidRDefault="004C1144">
      <w:pPr>
        <w:spacing w:after="0" w:line="240" w:lineRule="auto"/>
      </w:pPr>
      <w:r>
        <w:separator/>
      </w:r>
    </w:p>
    <w:p w14:paraId="2795C0CC" w14:textId="77777777" w:rsidR="004C1144" w:rsidRDefault="004C1144"/>
  </w:endnote>
  <w:endnote w:type="continuationSeparator" w:id="0">
    <w:p w14:paraId="4EC83F7A" w14:textId="77777777" w:rsidR="004C1144" w:rsidRDefault="004C1144">
      <w:pPr>
        <w:spacing w:after="0" w:line="240" w:lineRule="auto"/>
      </w:pPr>
      <w:r>
        <w:continuationSeparator/>
      </w:r>
    </w:p>
    <w:p w14:paraId="7337FB7E" w14:textId="77777777" w:rsidR="004C1144" w:rsidRDefault="004C1144"/>
  </w:endnote>
  <w:endnote w:type="continuationNotice" w:id="1">
    <w:p w14:paraId="3DBB833F" w14:textId="77777777" w:rsidR="004C1144" w:rsidRDefault="004C11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5C1E6" w14:textId="77777777" w:rsidR="004C1144" w:rsidRDefault="004C1144">
      <w:pPr>
        <w:spacing w:after="0" w:line="240" w:lineRule="auto"/>
      </w:pPr>
      <w:r>
        <w:separator/>
      </w:r>
    </w:p>
    <w:p w14:paraId="579C5418" w14:textId="77777777" w:rsidR="004C1144" w:rsidRDefault="004C1144"/>
  </w:footnote>
  <w:footnote w:type="continuationSeparator" w:id="0">
    <w:p w14:paraId="40F79B8D" w14:textId="77777777" w:rsidR="004C1144" w:rsidRDefault="004C1144">
      <w:pPr>
        <w:spacing w:after="0" w:line="240" w:lineRule="auto"/>
      </w:pPr>
      <w:r>
        <w:continuationSeparator/>
      </w:r>
    </w:p>
    <w:p w14:paraId="76175466" w14:textId="77777777" w:rsidR="004C1144" w:rsidRDefault="004C1144"/>
  </w:footnote>
  <w:footnote w:type="continuationNotice" w:id="1">
    <w:p w14:paraId="43B09859" w14:textId="77777777" w:rsidR="004C1144" w:rsidRDefault="004C11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19A5" w14:textId="3628AE0F" w:rsidR="00220381" w:rsidRDefault="006A31B9" w:rsidP="006A31B9">
    <w:pPr>
      <w:tabs>
        <w:tab w:val="left" w:pos="555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64FD"/>
    <w:multiLevelType w:val="hybridMultilevel"/>
    <w:tmpl w:val="05F00FB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E33"/>
    <w:multiLevelType w:val="hybridMultilevel"/>
    <w:tmpl w:val="5F1E99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D6670"/>
    <w:multiLevelType w:val="hybridMultilevel"/>
    <w:tmpl w:val="4874FB02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96EA3"/>
    <w:multiLevelType w:val="hybridMultilevel"/>
    <w:tmpl w:val="51662E1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342ED"/>
    <w:multiLevelType w:val="hybridMultilevel"/>
    <w:tmpl w:val="560434DC"/>
    <w:lvl w:ilvl="0" w:tplc="98BC11B2">
      <w:start w:val="1"/>
      <w:numFmt w:val="upperLetter"/>
      <w:lvlText w:val="%1)"/>
      <w:lvlJc w:val="left"/>
      <w:pPr>
        <w:ind w:left="723" w:hanging="360"/>
      </w:pPr>
      <w:rPr>
        <w:rFonts w:hint="default"/>
        <w:b/>
        <w:sz w:val="24"/>
      </w:rPr>
    </w:lvl>
    <w:lvl w:ilvl="1" w:tplc="440A0019" w:tentative="1">
      <w:start w:val="1"/>
      <w:numFmt w:val="lowerLetter"/>
      <w:lvlText w:val="%2."/>
      <w:lvlJc w:val="left"/>
      <w:pPr>
        <w:ind w:left="1443" w:hanging="360"/>
      </w:pPr>
    </w:lvl>
    <w:lvl w:ilvl="2" w:tplc="440A001B" w:tentative="1">
      <w:start w:val="1"/>
      <w:numFmt w:val="lowerRoman"/>
      <w:lvlText w:val="%3."/>
      <w:lvlJc w:val="right"/>
      <w:pPr>
        <w:ind w:left="2163" w:hanging="180"/>
      </w:pPr>
    </w:lvl>
    <w:lvl w:ilvl="3" w:tplc="440A000F" w:tentative="1">
      <w:start w:val="1"/>
      <w:numFmt w:val="decimal"/>
      <w:lvlText w:val="%4."/>
      <w:lvlJc w:val="left"/>
      <w:pPr>
        <w:ind w:left="2883" w:hanging="360"/>
      </w:pPr>
    </w:lvl>
    <w:lvl w:ilvl="4" w:tplc="440A0019" w:tentative="1">
      <w:start w:val="1"/>
      <w:numFmt w:val="lowerLetter"/>
      <w:lvlText w:val="%5."/>
      <w:lvlJc w:val="left"/>
      <w:pPr>
        <w:ind w:left="3603" w:hanging="360"/>
      </w:pPr>
    </w:lvl>
    <w:lvl w:ilvl="5" w:tplc="440A001B" w:tentative="1">
      <w:start w:val="1"/>
      <w:numFmt w:val="lowerRoman"/>
      <w:lvlText w:val="%6."/>
      <w:lvlJc w:val="right"/>
      <w:pPr>
        <w:ind w:left="4323" w:hanging="180"/>
      </w:pPr>
    </w:lvl>
    <w:lvl w:ilvl="6" w:tplc="440A000F" w:tentative="1">
      <w:start w:val="1"/>
      <w:numFmt w:val="decimal"/>
      <w:lvlText w:val="%7."/>
      <w:lvlJc w:val="left"/>
      <w:pPr>
        <w:ind w:left="5043" w:hanging="360"/>
      </w:pPr>
    </w:lvl>
    <w:lvl w:ilvl="7" w:tplc="440A0019" w:tentative="1">
      <w:start w:val="1"/>
      <w:numFmt w:val="lowerLetter"/>
      <w:lvlText w:val="%8."/>
      <w:lvlJc w:val="left"/>
      <w:pPr>
        <w:ind w:left="5763" w:hanging="360"/>
      </w:pPr>
    </w:lvl>
    <w:lvl w:ilvl="8" w:tplc="440A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6ED24C50"/>
    <w:multiLevelType w:val="hybridMultilevel"/>
    <w:tmpl w:val="AA9819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A30AB4"/>
    <w:multiLevelType w:val="hybridMultilevel"/>
    <w:tmpl w:val="133C2582"/>
    <w:lvl w:ilvl="0" w:tplc="4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F17B0"/>
    <w:multiLevelType w:val="hybridMultilevel"/>
    <w:tmpl w:val="5D22400E"/>
    <w:lvl w:ilvl="0" w:tplc="4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B5B"/>
    <w:rsid w:val="00012ECE"/>
    <w:rsid w:val="00020B6D"/>
    <w:rsid w:val="00027C79"/>
    <w:rsid w:val="00036E50"/>
    <w:rsid w:val="00066730"/>
    <w:rsid w:val="000F4446"/>
    <w:rsid w:val="000F4FC0"/>
    <w:rsid w:val="00104EE7"/>
    <w:rsid w:val="001252E8"/>
    <w:rsid w:val="0014185F"/>
    <w:rsid w:val="00153534"/>
    <w:rsid w:val="00156DC9"/>
    <w:rsid w:val="00160880"/>
    <w:rsid w:val="00187D0C"/>
    <w:rsid w:val="001A6743"/>
    <w:rsid w:val="001C0051"/>
    <w:rsid w:val="001D6200"/>
    <w:rsid w:val="00201C80"/>
    <w:rsid w:val="00214F7F"/>
    <w:rsid w:val="00216695"/>
    <w:rsid w:val="00220381"/>
    <w:rsid w:val="00221E48"/>
    <w:rsid w:val="00232314"/>
    <w:rsid w:val="00253350"/>
    <w:rsid w:val="00265373"/>
    <w:rsid w:val="002719E2"/>
    <w:rsid w:val="00273824"/>
    <w:rsid w:val="0028290B"/>
    <w:rsid w:val="00293C4A"/>
    <w:rsid w:val="002A1431"/>
    <w:rsid w:val="002A2728"/>
    <w:rsid w:val="002D0790"/>
    <w:rsid w:val="002D2BBA"/>
    <w:rsid w:val="002D4701"/>
    <w:rsid w:val="002E0A06"/>
    <w:rsid w:val="002E214B"/>
    <w:rsid w:val="002E2BE6"/>
    <w:rsid w:val="002E6ABA"/>
    <w:rsid w:val="0032281C"/>
    <w:rsid w:val="00344D8F"/>
    <w:rsid w:val="00370786"/>
    <w:rsid w:val="00381460"/>
    <w:rsid w:val="003B2266"/>
    <w:rsid w:val="003B6F05"/>
    <w:rsid w:val="003C0FA4"/>
    <w:rsid w:val="00421F00"/>
    <w:rsid w:val="0043019F"/>
    <w:rsid w:val="004446E8"/>
    <w:rsid w:val="00453843"/>
    <w:rsid w:val="00472B00"/>
    <w:rsid w:val="004738A6"/>
    <w:rsid w:val="004C1144"/>
    <w:rsid w:val="004E230C"/>
    <w:rsid w:val="00505D7B"/>
    <w:rsid w:val="005125A1"/>
    <w:rsid w:val="0052265F"/>
    <w:rsid w:val="005241DD"/>
    <w:rsid w:val="005555DD"/>
    <w:rsid w:val="00571ED2"/>
    <w:rsid w:val="005764F4"/>
    <w:rsid w:val="00584CBC"/>
    <w:rsid w:val="005902FF"/>
    <w:rsid w:val="005A1E5F"/>
    <w:rsid w:val="005A1FCB"/>
    <w:rsid w:val="005B0584"/>
    <w:rsid w:val="005B1AEB"/>
    <w:rsid w:val="005B47C2"/>
    <w:rsid w:val="005D44F5"/>
    <w:rsid w:val="005D569D"/>
    <w:rsid w:val="00601320"/>
    <w:rsid w:val="006173FD"/>
    <w:rsid w:val="00631E15"/>
    <w:rsid w:val="00635BE6"/>
    <w:rsid w:val="00642B0C"/>
    <w:rsid w:val="00674619"/>
    <w:rsid w:val="006825A3"/>
    <w:rsid w:val="00684DD2"/>
    <w:rsid w:val="006869F8"/>
    <w:rsid w:val="006938E8"/>
    <w:rsid w:val="006967A9"/>
    <w:rsid w:val="006A31B9"/>
    <w:rsid w:val="006B00FB"/>
    <w:rsid w:val="006B3757"/>
    <w:rsid w:val="006B7015"/>
    <w:rsid w:val="006C44D0"/>
    <w:rsid w:val="006D3CA3"/>
    <w:rsid w:val="006D681B"/>
    <w:rsid w:val="007149B3"/>
    <w:rsid w:val="007228C9"/>
    <w:rsid w:val="00724C29"/>
    <w:rsid w:val="0073507B"/>
    <w:rsid w:val="0073796D"/>
    <w:rsid w:val="007528FB"/>
    <w:rsid w:val="00756B5A"/>
    <w:rsid w:val="00767BDB"/>
    <w:rsid w:val="00772A6A"/>
    <w:rsid w:val="00780382"/>
    <w:rsid w:val="007B2D2E"/>
    <w:rsid w:val="007C3317"/>
    <w:rsid w:val="007C78B0"/>
    <w:rsid w:val="00805398"/>
    <w:rsid w:val="00807494"/>
    <w:rsid w:val="00827240"/>
    <w:rsid w:val="0085340B"/>
    <w:rsid w:val="00867825"/>
    <w:rsid w:val="008678F9"/>
    <w:rsid w:val="00892BEC"/>
    <w:rsid w:val="008B2268"/>
    <w:rsid w:val="008B3AAC"/>
    <w:rsid w:val="008B4D39"/>
    <w:rsid w:val="008D4993"/>
    <w:rsid w:val="008E49C2"/>
    <w:rsid w:val="008F035A"/>
    <w:rsid w:val="009155D0"/>
    <w:rsid w:val="00925F89"/>
    <w:rsid w:val="00940FE2"/>
    <w:rsid w:val="00941CFB"/>
    <w:rsid w:val="009476BD"/>
    <w:rsid w:val="00950FD4"/>
    <w:rsid w:val="00954DC9"/>
    <w:rsid w:val="0096143C"/>
    <w:rsid w:val="00973DD1"/>
    <w:rsid w:val="00982BCC"/>
    <w:rsid w:val="0098301E"/>
    <w:rsid w:val="009D483D"/>
    <w:rsid w:val="009F0BF6"/>
    <w:rsid w:val="00A2707E"/>
    <w:rsid w:val="00A4025F"/>
    <w:rsid w:val="00A439C0"/>
    <w:rsid w:val="00A52CA8"/>
    <w:rsid w:val="00A56A94"/>
    <w:rsid w:val="00A65CB1"/>
    <w:rsid w:val="00A82F39"/>
    <w:rsid w:val="00A86290"/>
    <w:rsid w:val="00A96050"/>
    <w:rsid w:val="00AA0205"/>
    <w:rsid w:val="00AB52C3"/>
    <w:rsid w:val="00B01C86"/>
    <w:rsid w:val="00B02A95"/>
    <w:rsid w:val="00B05E0D"/>
    <w:rsid w:val="00B21054"/>
    <w:rsid w:val="00B4626C"/>
    <w:rsid w:val="00B74393"/>
    <w:rsid w:val="00B84106"/>
    <w:rsid w:val="00B979E2"/>
    <w:rsid w:val="00BB4883"/>
    <w:rsid w:val="00BC3BF5"/>
    <w:rsid w:val="00BD3B19"/>
    <w:rsid w:val="00C02B5B"/>
    <w:rsid w:val="00C13428"/>
    <w:rsid w:val="00C47165"/>
    <w:rsid w:val="00C67CAB"/>
    <w:rsid w:val="00C701E9"/>
    <w:rsid w:val="00C7085C"/>
    <w:rsid w:val="00C97F5D"/>
    <w:rsid w:val="00CB65A5"/>
    <w:rsid w:val="00CC3237"/>
    <w:rsid w:val="00CF4602"/>
    <w:rsid w:val="00D057C1"/>
    <w:rsid w:val="00D05C74"/>
    <w:rsid w:val="00D33FCE"/>
    <w:rsid w:val="00D6602E"/>
    <w:rsid w:val="00D90B79"/>
    <w:rsid w:val="00D9445D"/>
    <w:rsid w:val="00DA0DCE"/>
    <w:rsid w:val="00DB09E5"/>
    <w:rsid w:val="00DB1CE2"/>
    <w:rsid w:val="00DB5188"/>
    <w:rsid w:val="00DC140D"/>
    <w:rsid w:val="00DC6079"/>
    <w:rsid w:val="00DD092E"/>
    <w:rsid w:val="00E21684"/>
    <w:rsid w:val="00E43834"/>
    <w:rsid w:val="00E501FE"/>
    <w:rsid w:val="00E56FAF"/>
    <w:rsid w:val="00E57E9D"/>
    <w:rsid w:val="00E81BC4"/>
    <w:rsid w:val="00EB0670"/>
    <w:rsid w:val="00EC493D"/>
    <w:rsid w:val="00EF2D28"/>
    <w:rsid w:val="00F14C45"/>
    <w:rsid w:val="00F2036D"/>
    <w:rsid w:val="00F335E3"/>
    <w:rsid w:val="00F3778A"/>
    <w:rsid w:val="00F54D55"/>
    <w:rsid w:val="00F70692"/>
    <w:rsid w:val="00F94B07"/>
    <w:rsid w:val="00FA288A"/>
    <w:rsid w:val="00FE410A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7D519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079"/>
  </w:style>
  <w:style w:type="paragraph" w:styleId="Ttulo1">
    <w:name w:val="heading 1"/>
    <w:basedOn w:val="Normal"/>
    <w:next w:val="Normal"/>
    <w:link w:val="Ttulo1Car"/>
    <w:uiPriority w:val="9"/>
    <w:qFormat/>
    <w:rsid w:val="00293C4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32314"/>
    <w:pPr>
      <w:keepNext/>
      <w:keepLines/>
      <w:spacing w:after="480"/>
      <w:outlineLvl w:val="1"/>
    </w:pPr>
    <w:rPr>
      <w:rFonts w:cstheme="majorBidi"/>
      <w:color w:val="632E62" w:themeColor="text2"/>
      <w:sz w:val="32"/>
      <w:szCs w:val="22"/>
    </w:rPr>
  </w:style>
  <w:style w:type="paragraph" w:styleId="Ttulo3">
    <w:name w:val="heading 3"/>
    <w:basedOn w:val="Normal"/>
    <w:next w:val="Normal"/>
    <w:link w:val="Ttulo3Car"/>
    <w:uiPriority w:val="9"/>
    <w:semiHidden/>
    <w:qFormat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paragraph" w:styleId="Ttulo4">
    <w:name w:val="heading 4"/>
    <w:basedOn w:val="Normal"/>
    <w:next w:val="Normal"/>
    <w:link w:val="Ttulo4Car"/>
    <w:uiPriority w:val="9"/>
    <w:semiHidden/>
    <w:qFormat/>
    <w:pPr>
      <w:keepNext/>
      <w:keepLines/>
      <w:spacing w:after="360" w:line="240" w:lineRule="auto"/>
      <w:outlineLvl w:val="3"/>
    </w:pPr>
    <w:rPr>
      <w:rFonts w:cstheme="majorBidi"/>
      <w:iCs/>
      <w:color w:val="595959" w:themeColor="text1" w:themeTint="A6"/>
      <w:sz w:val="32"/>
    </w:rPr>
  </w:style>
  <w:style w:type="paragraph" w:styleId="Ttulo5">
    <w:name w:val="heading 5"/>
    <w:basedOn w:val="Normal"/>
    <w:next w:val="Normal"/>
    <w:link w:val="Ttulo5Car"/>
    <w:uiPriority w:val="9"/>
    <w:semiHidden/>
    <w:qFormat/>
    <w:pPr>
      <w:keepNext/>
      <w:keepLines/>
      <w:spacing w:after="0" w:line="240" w:lineRule="auto"/>
      <w:outlineLvl w:val="4"/>
    </w:pPr>
    <w:rPr>
      <w:rFonts w:asciiTheme="majorHAnsi" w:eastAsiaTheme="majorEastAsia" w:hAnsiTheme="majorHAnsi" w:cstheme="majorBidi"/>
      <w:b/>
      <w:color w:val="632E62" w:themeColor="text2"/>
      <w:sz w:val="28"/>
    </w:rPr>
  </w:style>
  <w:style w:type="paragraph" w:styleId="Ttulo6">
    <w:name w:val="heading 6"/>
    <w:basedOn w:val="Normal"/>
    <w:next w:val="Normal"/>
    <w:link w:val="Ttulo6Car"/>
    <w:uiPriority w:val="9"/>
    <w:semiHidden/>
    <w:qFormat/>
    <w:pPr>
      <w:keepNext/>
      <w:keepLines/>
      <w:spacing w:line="240" w:lineRule="auto"/>
      <w:outlineLvl w:val="5"/>
    </w:pPr>
    <w:rPr>
      <w:rFonts w:cstheme="majorBidi"/>
      <w:color w:val="6D1D6A" w:themeColor="accent1" w:themeShade="BF"/>
      <w:sz w:val="28"/>
    </w:rPr>
  </w:style>
  <w:style w:type="paragraph" w:styleId="Ttulo7">
    <w:name w:val="heading 7"/>
    <w:basedOn w:val="Normal"/>
    <w:next w:val="Normal"/>
    <w:link w:val="Ttulo7Car"/>
    <w:uiPriority w:val="9"/>
    <w:semiHidden/>
    <w:qFormat/>
    <w:pPr>
      <w:keepNext/>
      <w:keepLines/>
      <w:spacing w:after="0" w:line="240" w:lineRule="auto"/>
      <w:outlineLvl w:val="6"/>
    </w:pPr>
    <w:rPr>
      <w:rFonts w:asciiTheme="majorHAnsi" w:eastAsiaTheme="majorEastAsia" w:hAnsiTheme="majorHAnsi" w:cstheme="majorBidi"/>
      <w:b/>
      <w:iCs/>
      <w:color w:val="632E62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qFormat/>
    <w:pPr>
      <w:keepNext/>
      <w:keepLines/>
      <w:spacing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qFormat/>
    <w:pPr>
      <w:keepNext/>
      <w:keepLines/>
      <w:spacing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tulodellibro">
    <w:name w:val="Book Title"/>
    <w:basedOn w:val="Fuentedeprrafopredeter"/>
    <w:uiPriority w:val="33"/>
    <w:semiHidden/>
    <w:unhideWhenUsed/>
    <w:qFormat/>
    <w:rPr>
      <w:b/>
      <w:bCs/>
      <w:i/>
      <w:iCs/>
      <w:spacing w:val="0"/>
    </w:rPr>
  </w:style>
  <w:style w:type="character" w:styleId="Referenciaintensa">
    <w:name w:val="Intense Reference"/>
    <w:basedOn w:val="Fuentedeprrafopredeter"/>
    <w:uiPriority w:val="32"/>
    <w:semiHidden/>
    <w:unhideWhenUsed/>
    <w:qFormat/>
    <w:rPr>
      <w:b/>
      <w:bCs/>
      <w:caps w:val="0"/>
      <w:smallCaps/>
      <w:color w:val="6D1D6A" w:themeColor="accent1" w:themeShade="BF"/>
      <w:spacing w:val="0"/>
    </w:rPr>
  </w:style>
  <w:style w:type="paragraph" w:customStyle="1" w:styleId="Informacindecontacto">
    <w:name w:val="Información de contacto"/>
    <w:basedOn w:val="Normal"/>
    <w:uiPriority w:val="10"/>
    <w:qFormat/>
    <w:rsid w:val="00232314"/>
    <w:pPr>
      <w:spacing w:before="360" w:after="360" w:line="360" w:lineRule="auto"/>
      <w:contextualSpacing/>
    </w:pPr>
    <w:rPr>
      <w:sz w:val="28"/>
      <w:szCs w:val="28"/>
      <w:lang w:eastAsia="en-US"/>
    </w:rPr>
  </w:style>
  <w:style w:type="paragraph" w:styleId="Fecha">
    <w:name w:val="Date"/>
    <w:basedOn w:val="Normal"/>
    <w:next w:val="Normal"/>
    <w:link w:val="FechaCar"/>
    <w:uiPriority w:val="2"/>
    <w:semiHidden/>
    <w:unhideWhenUsed/>
    <w:qFormat/>
    <w:pPr>
      <w:spacing w:before="540" w:after="360" w:line="240" w:lineRule="auto"/>
    </w:pPr>
    <w:rPr>
      <w:color w:val="92278F" w:themeColor="accent1"/>
      <w:sz w:val="22"/>
    </w:rPr>
  </w:style>
  <w:style w:type="character" w:customStyle="1" w:styleId="FechaCar">
    <w:name w:val="Fecha Car"/>
    <w:basedOn w:val="Fuentedeprrafopredeter"/>
    <w:link w:val="Fecha"/>
    <w:uiPriority w:val="2"/>
    <w:semiHidden/>
    <w:rPr>
      <w:color w:val="92278F" w:themeColor="accent1"/>
      <w:sz w:val="22"/>
    </w:rPr>
  </w:style>
  <w:style w:type="paragraph" w:styleId="Saludo">
    <w:name w:val="Salutation"/>
    <w:basedOn w:val="Normal"/>
    <w:next w:val="Normal"/>
    <w:link w:val="SaludoCar"/>
    <w:uiPriority w:val="4"/>
    <w:semiHidden/>
    <w:unhideWhenUsed/>
    <w:qFormat/>
    <w:pPr>
      <w:spacing w:before="800" w:after="580" w:line="240" w:lineRule="auto"/>
    </w:pPr>
  </w:style>
  <w:style w:type="character" w:customStyle="1" w:styleId="SaludoCar">
    <w:name w:val="Saludo Car"/>
    <w:basedOn w:val="Fuentedeprrafopredeter"/>
    <w:link w:val="Saludo"/>
    <w:uiPriority w:val="4"/>
    <w:semiHidden/>
  </w:style>
  <w:style w:type="paragraph" w:styleId="Cierre">
    <w:name w:val="Closing"/>
    <w:basedOn w:val="Normal"/>
    <w:link w:val="CierreCar"/>
    <w:uiPriority w:val="5"/>
    <w:semiHidden/>
    <w:unhideWhenUsed/>
    <w:qFormat/>
    <w:pPr>
      <w:spacing w:before="720" w:after="0" w:line="240" w:lineRule="auto"/>
    </w:pPr>
  </w:style>
  <w:style w:type="character" w:customStyle="1" w:styleId="CierreCar">
    <w:name w:val="Cierre Car"/>
    <w:basedOn w:val="Fuentedeprrafopredeter"/>
    <w:link w:val="Cierre"/>
    <w:uiPriority w:val="5"/>
    <w:semiHidden/>
  </w:style>
  <w:style w:type="paragraph" w:styleId="Firma">
    <w:name w:val="Signature"/>
    <w:basedOn w:val="Normal"/>
    <w:link w:val="FirmaCar"/>
    <w:uiPriority w:val="6"/>
    <w:semiHidden/>
    <w:unhideWhenUsed/>
    <w:qFormat/>
    <w:pPr>
      <w:spacing w:before="720" w:after="280" w:line="240" w:lineRule="auto"/>
    </w:p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Encabezado">
    <w:name w:val="header"/>
    <w:basedOn w:val="Normal"/>
    <w:link w:val="EncabezadoCar"/>
    <w:uiPriority w:val="99"/>
    <w:semiHidden/>
    <w:pPr>
      <w:spacing w:after="0" w:line="240" w:lineRule="auto"/>
    </w:pPr>
    <w:rPr>
      <w:rFonts w:ascii="Garamond" w:hAnsi="Garamond"/>
      <w:color w:val="7F7F7F" w:themeColor="text1" w:themeTint="80"/>
      <w:sz w:val="20"/>
    </w:rPr>
  </w:style>
  <w:style w:type="paragraph" w:customStyle="1" w:styleId="Nombredelacompaa">
    <w:name w:val="Nombre de la compañía"/>
    <w:basedOn w:val="Normal"/>
    <w:next w:val="Normal"/>
    <w:uiPriority w:val="2"/>
    <w:semiHidden/>
    <w:qFormat/>
    <w:pPr>
      <w:spacing w:after="120" w:line="240" w:lineRule="auto"/>
    </w:pPr>
    <w:rPr>
      <w:rFonts w:ascii="Garamond" w:hAnsi="Garamond"/>
      <w:color w:val="6D1D6A" w:themeColor="accent1" w:themeShade="BF"/>
      <w:sz w:val="56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6079"/>
    <w:rPr>
      <w:rFonts w:ascii="Garamond" w:hAnsi="Garamond"/>
      <w:color w:val="7F7F7F" w:themeColor="text1" w:themeTint="80"/>
      <w:sz w:val="20"/>
    </w:rPr>
  </w:style>
  <w:style w:type="paragraph" w:styleId="Piedepgina">
    <w:name w:val="footer"/>
    <w:basedOn w:val="Normal"/>
    <w:link w:val="PiedepginaCar"/>
    <w:uiPriority w:val="99"/>
    <w:rsid w:val="00293C4A"/>
    <w:pPr>
      <w:spacing w:after="360" w:line="240" w:lineRule="auto"/>
      <w:contextualSpacing/>
      <w:jc w:val="center"/>
    </w:pPr>
    <w:rPr>
      <w:color w:val="000000" w:themeColor="text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3C4A"/>
    <w:rPr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semiHidden/>
    <w:qFormat/>
    <w:rPr>
      <w:b w:val="0"/>
      <w:i w:val="0"/>
      <w:iCs/>
      <w:color w:val="000000" w:themeColor="text1"/>
    </w:rPr>
  </w:style>
  <w:style w:type="character" w:customStyle="1" w:styleId="FirmaCar">
    <w:name w:val="Firma Car"/>
    <w:basedOn w:val="Fuentedeprrafopredeter"/>
    <w:link w:val="Firma"/>
    <w:uiPriority w:val="6"/>
    <w:semiHidden/>
  </w:style>
  <w:style w:type="character" w:customStyle="1" w:styleId="Ttulo1Car">
    <w:name w:val="Título 1 Car"/>
    <w:basedOn w:val="Fuentedeprrafopredeter"/>
    <w:link w:val="Ttulo1"/>
    <w:uiPriority w:val="9"/>
    <w:rsid w:val="00293C4A"/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C6079"/>
    <w:rPr>
      <w:rFonts w:cstheme="majorBidi"/>
      <w:color w:val="632E62" w:themeColor="text2"/>
      <w:sz w:val="32"/>
      <w:szCs w:val="2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6079"/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6079"/>
    <w:rPr>
      <w:rFonts w:cstheme="majorBidi"/>
      <w:iCs/>
      <w:color w:val="595959" w:themeColor="text1" w:themeTint="A6"/>
      <w:sz w:val="3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6079"/>
    <w:rPr>
      <w:rFonts w:asciiTheme="majorHAnsi" w:eastAsiaTheme="majorEastAsia" w:hAnsiTheme="majorHAnsi" w:cstheme="majorBidi"/>
      <w:b/>
      <w:color w:val="632E62" w:themeColor="text2"/>
      <w:sz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6079"/>
    <w:rPr>
      <w:rFonts w:cstheme="majorBidi"/>
      <w:color w:val="6D1D6A" w:themeColor="accent1" w:themeShade="BF"/>
      <w:sz w:val="2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6079"/>
    <w:rPr>
      <w:rFonts w:asciiTheme="majorHAnsi" w:eastAsiaTheme="majorEastAsia" w:hAnsiTheme="majorHAnsi" w:cstheme="majorBidi"/>
      <w:b/>
      <w:iCs/>
      <w:color w:val="632E62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6079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character" w:customStyle="1" w:styleId="Ttulo9Car">
    <w:name w:val="Título 9 Car"/>
    <w:basedOn w:val="Fuentedeprrafopredeter"/>
    <w:link w:val="Ttulo9"/>
    <w:uiPriority w:val="9"/>
    <w:semiHidden/>
    <w:rsid w:val="00DC60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pPr>
      <w:spacing w:before="24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pPr>
      <w:pBdr>
        <w:top w:val="single" w:sz="4" w:space="10" w:color="6D1D6A" w:themeColor="accent1" w:themeShade="BF"/>
        <w:bottom w:val="single" w:sz="4" w:space="10" w:color="6D1D6A" w:themeColor="accent1" w:themeShade="BF"/>
      </w:pBdr>
      <w:spacing w:before="360" w:after="360"/>
    </w:pPr>
    <w:rPr>
      <w:i/>
      <w:iCs/>
      <w:color w:val="6D1D6A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Pr>
      <w:i/>
      <w:iCs/>
      <w:color w:val="6D1D6A" w:themeColor="accent1" w:themeShade="BF"/>
    </w:rPr>
  </w:style>
  <w:style w:type="paragraph" w:styleId="Prrafodelista">
    <w:name w:val="List Paragraph"/>
    <w:basedOn w:val="Normal"/>
    <w:uiPriority w:val="34"/>
    <w:unhideWhenUsed/>
    <w:qFormat/>
    <w:rsid w:val="002A1431"/>
    <w:pPr>
      <w:ind w:left="720"/>
      <w:contextualSpacing/>
    </w:pPr>
  </w:style>
  <w:style w:type="character" w:customStyle="1" w:styleId="fontstyle01">
    <w:name w:val="fontstyle01"/>
    <w:basedOn w:val="Fuentedeprrafopredeter"/>
    <w:rsid w:val="005764F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UNICACIONES\Downloads\TF34388022%20(1).dotx" TargetMode="Externa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Custom 100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8aaf1fea-b575-42f7-b922-ab33ab1349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9C1A7B0FB154BBD298A2D263A4463" ma:contentTypeVersion="13" ma:contentTypeDescription="Create a new document." ma:contentTypeScope="" ma:versionID="37e780c26d993f6eab19e25a33bb8628">
  <xsd:schema xmlns:xsd="http://www.w3.org/2001/XMLSchema" xmlns:xs="http://www.w3.org/2001/XMLSchema" xmlns:p="http://schemas.microsoft.com/office/2006/metadata/properties" xmlns:ns3="8aaf1fea-b575-42f7-b922-ab33ab134943" xmlns:ns4="65927e90-baa2-4a2e-b2a5-ce811fe8dca0" targetNamespace="http://schemas.microsoft.com/office/2006/metadata/properties" ma:root="true" ma:fieldsID="8c50069086a8e01c332f395bd3ad42bc" ns3:_="" ns4:_="">
    <xsd:import namespace="8aaf1fea-b575-42f7-b922-ab33ab134943"/>
    <xsd:import namespace="65927e90-baa2-4a2e-b2a5-ce811fe8dc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f1fea-b575-42f7-b922-ab33ab134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27e90-baa2-4a2e-b2a5-ce811fe8dca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F2BF5-D81C-4078-ACE0-2626BADD7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26202A-CA0B-4282-801D-D032779C27CD}">
  <ds:schemaRefs>
    <ds:schemaRef ds:uri="8aaf1fea-b575-42f7-b922-ab33ab134943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5927e90-baa2-4a2e-b2a5-ce811fe8dc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D7178F-804D-498A-8DEB-E9880B262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f1fea-b575-42f7-b922-ab33ab134943"/>
    <ds:schemaRef ds:uri="65927e90-baa2-4a2e-b2a5-ce811fe8d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E812C-F043-4161-95E2-C6E6BBA4A4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TF34388022 (1)</Template>
  <TotalTime>0</TotalTime>
  <Pages>2</Pages>
  <Words>506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2020-03-12T14:34:00Z</dcterms:created>
  <dcterms:modified xsi:type="dcterms:W3CDTF">2021-09-23T22:43:00Z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0x01010009E9C1A7B0FB154BBD298A2D263A4463</vt:lpwstr>
  </property>
</Properties>
</file>